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40EC3" w14:textId="77777777" w:rsidR="00F7627A" w:rsidRDefault="00F7627A" w:rsidP="00F762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HENDSON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2E6FEF2" w14:textId="77777777" w:rsidR="00F7627A" w:rsidRDefault="00F7627A" w:rsidP="00F762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Farndish</w:t>
      </w:r>
      <w:proofErr w:type="spellEnd"/>
      <w:r>
        <w:rPr>
          <w:rFonts w:cs="Times New Roman"/>
          <w:szCs w:val="24"/>
        </w:rPr>
        <w:t>.</w:t>
      </w:r>
    </w:p>
    <w:p w14:paraId="32CF54EB" w14:textId="77777777" w:rsidR="00F7627A" w:rsidRDefault="00F7627A" w:rsidP="00F7627A">
      <w:pPr>
        <w:pStyle w:val="NoSpacing"/>
        <w:rPr>
          <w:rFonts w:cs="Times New Roman"/>
          <w:szCs w:val="24"/>
        </w:rPr>
      </w:pPr>
    </w:p>
    <w:p w14:paraId="56F98E64" w14:textId="77777777" w:rsidR="00F7627A" w:rsidRDefault="00F7627A" w:rsidP="00F7627A">
      <w:pPr>
        <w:pStyle w:val="NoSpacing"/>
        <w:rPr>
          <w:rFonts w:cs="Times New Roman"/>
          <w:szCs w:val="24"/>
        </w:rPr>
      </w:pPr>
    </w:p>
    <w:p w14:paraId="3ED8760F" w14:textId="77777777" w:rsidR="00F7627A" w:rsidRDefault="00F7627A" w:rsidP="00F762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Feb.1432</w:t>
      </w:r>
      <w:r>
        <w:rPr>
          <w:rFonts w:cs="Times New Roman"/>
          <w:szCs w:val="24"/>
        </w:rPr>
        <w:tab/>
        <w:t xml:space="preserve">He became Rector of </w:t>
      </w:r>
      <w:proofErr w:type="spellStart"/>
      <w:r>
        <w:rPr>
          <w:rFonts w:cs="Times New Roman"/>
          <w:szCs w:val="24"/>
        </w:rPr>
        <w:t>Bolnhurst</w:t>
      </w:r>
      <w:proofErr w:type="spellEnd"/>
      <w:r>
        <w:rPr>
          <w:rFonts w:cs="Times New Roman"/>
          <w:szCs w:val="24"/>
        </w:rPr>
        <w:t>, Bedfordshire.</w:t>
      </w:r>
    </w:p>
    <w:p w14:paraId="1135EE3A" w14:textId="77777777" w:rsidR="00F7627A" w:rsidRDefault="00F7627A" w:rsidP="00F762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 </w:t>
      </w:r>
      <w:hyperlink r:id="rId6" w:history="1">
        <w:r w:rsidRPr="00F40268">
          <w:rPr>
            <w:rStyle w:val="Hyperlink"/>
            <w:rFonts w:cs="Times New Roman"/>
            <w:szCs w:val="24"/>
          </w:rPr>
          <w:t>https://bedsarchives.bedford.gov.uk/CommunityHistories/Bolnhurst/List-of-Bolnhurst-Rectors.aspx</w:t>
        </w:r>
      </w:hyperlink>
      <w:r>
        <w:rPr>
          <w:rFonts w:cs="Times New Roman"/>
          <w:szCs w:val="24"/>
        </w:rPr>
        <w:t xml:space="preserve"> )</w:t>
      </w:r>
    </w:p>
    <w:p w14:paraId="5D00D334" w14:textId="77777777" w:rsidR="00F7627A" w:rsidRDefault="00F7627A" w:rsidP="00F7627A">
      <w:pPr>
        <w:pStyle w:val="NoSpacing"/>
        <w:rPr>
          <w:rFonts w:cs="Times New Roman"/>
          <w:szCs w:val="24"/>
        </w:rPr>
      </w:pPr>
    </w:p>
    <w:p w14:paraId="03B34B36" w14:textId="77777777" w:rsidR="00F7627A" w:rsidRDefault="00F7627A" w:rsidP="00F7627A">
      <w:pPr>
        <w:pStyle w:val="NoSpacing"/>
        <w:rPr>
          <w:rFonts w:cs="Times New Roman"/>
          <w:szCs w:val="24"/>
        </w:rPr>
      </w:pPr>
    </w:p>
    <w:p w14:paraId="1058F784" w14:textId="77777777" w:rsidR="00F7627A" w:rsidRDefault="00F7627A" w:rsidP="00F762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575B64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B7C29" w14:textId="77777777" w:rsidR="00F7627A" w:rsidRDefault="00F7627A" w:rsidP="009139A6">
      <w:r>
        <w:separator/>
      </w:r>
    </w:p>
  </w:endnote>
  <w:endnote w:type="continuationSeparator" w:id="0">
    <w:p w14:paraId="15D9A23A" w14:textId="77777777" w:rsidR="00F7627A" w:rsidRDefault="00F762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2BD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749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B83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5AC21" w14:textId="77777777" w:rsidR="00F7627A" w:rsidRDefault="00F7627A" w:rsidP="009139A6">
      <w:r>
        <w:separator/>
      </w:r>
    </w:p>
  </w:footnote>
  <w:footnote w:type="continuationSeparator" w:id="0">
    <w:p w14:paraId="43E9F8E9" w14:textId="77777777" w:rsidR="00F7627A" w:rsidRDefault="00F762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90C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C7E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4AE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27A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A10A9"/>
  <w15:chartTrackingRefBased/>
  <w15:docId w15:val="{F8E53631-2C5E-40E7-AD5B-399CD70A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62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Bolnhurst/List-of-Bolnhurst-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2024-07-13T18:46:00Z</dcterms:created>
  <dcterms:modified xsi:type="dcterms:W3CDTF">2024-07-13T18:47:00Z</dcterms:modified>
</cp:coreProperties>
</file>